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D92" w:rsidRDefault="00EA4D92" w:rsidP="00EA4D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Laurence TOGNAYSHE</w:t>
      </w:r>
      <w:r>
        <w:t xml:space="preserve">       (fl.1509)</w:t>
      </w:r>
    </w:p>
    <w:p w:rsidR="00EA4D92" w:rsidRDefault="00EA4D92" w:rsidP="00EA4D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Hawkhurst, Kent.</w:t>
      </w:r>
    </w:p>
    <w:p w:rsidR="00EA4D92" w:rsidRDefault="00EA4D92" w:rsidP="00EA4D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4D92" w:rsidRDefault="00EA4D92" w:rsidP="00EA4D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4D92" w:rsidRDefault="00EA4D92" w:rsidP="00EA4D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p.474)</w:t>
      </w:r>
    </w:p>
    <w:p w:rsidR="00EA4D92" w:rsidRDefault="00EA4D92" w:rsidP="00EA4D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4D92" w:rsidRDefault="00EA4D92" w:rsidP="00EA4D9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A4D92" w:rsidRDefault="00EA4D92" w:rsidP="00EA4D9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EA4D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D92" w:rsidRDefault="00EA4D92" w:rsidP="00E71FC3">
      <w:pPr>
        <w:spacing w:after="0" w:line="240" w:lineRule="auto"/>
      </w:pPr>
      <w:r>
        <w:separator/>
      </w:r>
    </w:p>
  </w:endnote>
  <w:endnote w:type="continuationSeparator" w:id="0">
    <w:p w:rsidR="00EA4D92" w:rsidRDefault="00EA4D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D92" w:rsidRDefault="00EA4D92" w:rsidP="00E71FC3">
      <w:pPr>
        <w:spacing w:after="0" w:line="240" w:lineRule="auto"/>
      </w:pPr>
      <w:r>
        <w:separator/>
      </w:r>
    </w:p>
  </w:footnote>
  <w:footnote w:type="continuationSeparator" w:id="0">
    <w:p w:rsidR="00EA4D92" w:rsidRDefault="00EA4D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D9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A4D9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DC40F1-F4A9-4894-BE57-831C4BA02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2017-11-14T17:01:00Z</dcterms:created>
  <dcterms:modified xsi:type="dcterms:W3CDTF">2017-11-14T17:02:00Z</dcterms:modified>
</cp:coreProperties>
</file>